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1A" w:rsidRDefault="002E1D1A"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18.2pt;margin-top:16.35pt;width:34pt;height:48.2pt;z-index:-251658240;visibility:visible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2E1D1A" w:rsidRDefault="002E1D1A"/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2E1D1A" w:rsidRPr="0092318D" w:rsidTr="00033470">
        <w:trPr>
          <w:trHeight w:val="1701"/>
        </w:trPr>
        <w:tc>
          <w:tcPr>
            <w:tcW w:w="9628" w:type="dxa"/>
          </w:tcPr>
          <w:p w:rsidR="002E1D1A" w:rsidRPr="0049790C" w:rsidRDefault="002E1D1A" w:rsidP="00033470">
            <w:pPr>
              <w:pStyle w:val="Title"/>
              <w:spacing w:line="360" w:lineRule="auto"/>
              <w:rPr>
                <w:b/>
                <w:bCs/>
                <w:sz w:val="16"/>
                <w:szCs w:val="16"/>
              </w:rPr>
            </w:pPr>
          </w:p>
          <w:p w:rsidR="002E1D1A" w:rsidRPr="0010324E" w:rsidRDefault="002E1D1A" w:rsidP="00033470">
            <w:pPr>
              <w:pStyle w:val="Title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>ВИКОНАВЧИЙ КОМІТЕТ</w:t>
            </w:r>
          </w:p>
          <w:p w:rsidR="002E1D1A" w:rsidRPr="0010324E" w:rsidRDefault="002E1D1A" w:rsidP="00033470">
            <w:pPr>
              <w:pStyle w:val="Title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>ШЕПТИЦЬКОЇ МІСЬКОЇ РАДИ</w:t>
            </w:r>
          </w:p>
          <w:p w:rsidR="002E1D1A" w:rsidRPr="0010324E" w:rsidRDefault="002E1D1A" w:rsidP="00033470">
            <w:pPr>
              <w:pStyle w:val="Title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>Р І Ш Е Н Н Я</w:t>
            </w:r>
          </w:p>
          <w:p w:rsidR="002E1D1A" w:rsidRPr="0092318D" w:rsidRDefault="002E1D1A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2E1D1A" w:rsidRPr="0092318D" w:rsidTr="007D5C4B">
              <w:trPr>
                <w:trHeight w:val="324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2E1D1A" w:rsidRPr="002A408E" w:rsidRDefault="002E1D1A" w:rsidP="005E24D2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 xml:space="preserve">   </w:t>
                  </w:r>
                  <w:r w:rsidRPr="002A408E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21.10.2025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 xml:space="preserve"> </w:t>
                  </w:r>
                  <w:bookmarkStart w:id="0" w:name="_GoBack"/>
                  <w:bookmarkEnd w:id="0"/>
                  <w:r w:rsidRPr="002A408E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c>
              <w:tc>
                <w:tcPr>
                  <w:tcW w:w="3134" w:type="dxa"/>
                </w:tcPr>
                <w:p w:rsidR="002E1D1A" w:rsidRPr="0010324E" w:rsidRDefault="002E1D1A" w:rsidP="005E24D2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0324E">
                    <w:rPr>
                      <w:rFonts w:ascii="Times New Roman" w:hAnsi="Times New Roman"/>
                      <w:sz w:val="28"/>
                      <w:szCs w:val="28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2E1D1A" w:rsidRPr="0092318D" w:rsidRDefault="002E1D1A" w:rsidP="005E24D2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18D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r w:rsidRPr="002A408E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262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</w:p>
              </w:tc>
            </w:tr>
          </w:tbl>
          <w:p w:rsidR="002E1D1A" w:rsidRPr="0092318D" w:rsidRDefault="002E1D1A" w:rsidP="000334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Look w:val="01E0"/>
      </w:tblPr>
      <w:tblGrid>
        <w:gridCol w:w="4139"/>
      </w:tblGrid>
      <w:tr w:rsidR="002E1D1A" w:rsidRPr="00033470" w:rsidTr="00033470">
        <w:trPr>
          <w:trHeight w:val="322"/>
        </w:trPr>
        <w:tc>
          <w:tcPr>
            <w:tcW w:w="4139" w:type="dxa"/>
            <w:vMerge w:val="restart"/>
          </w:tcPr>
          <w:p w:rsidR="002E1D1A" w:rsidRPr="00AC30E7" w:rsidRDefault="002E1D1A" w:rsidP="00AC30E7">
            <w:pPr>
              <w:spacing w:line="240" w:lineRule="auto"/>
              <w:ind w:right="-23"/>
              <w:rPr>
                <w:rFonts w:ascii="Times New Roman" w:hAnsi="Times New Roman"/>
                <w:b/>
                <w:sz w:val="26"/>
                <w:szCs w:val="26"/>
              </w:rPr>
            </w:pP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 xml:space="preserve">Про виконання  бюджету Червоноградської міської територіальної громади  за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січень - вересень 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 xml:space="preserve"> р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AC30E7">
              <w:rPr>
                <w:rFonts w:ascii="Times New Roman" w:hAnsi="Times New Roman"/>
                <w:b/>
                <w:sz w:val="26"/>
                <w:szCs w:val="26"/>
              </w:rPr>
              <w:t>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у</w:t>
            </w:r>
          </w:p>
          <w:p w:rsidR="002E1D1A" w:rsidRPr="00AC30E7" w:rsidRDefault="002E1D1A" w:rsidP="004210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E1D1A" w:rsidRPr="00033470" w:rsidTr="0049790C">
        <w:trPr>
          <w:trHeight w:val="902"/>
        </w:trPr>
        <w:tc>
          <w:tcPr>
            <w:tcW w:w="4139" w:type="dxa"/>
            <w:vMerge/>
          </w:tcPr>
          <w:p w:rsidR="002E1D1A" w:rsidRPr="00033470" w:rsidRDefault="002E1D1A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2E1D1A" w:rsidRPr="00AC30E7" w:rsidRDefault="002E1D1A" w:rsidP="00AC30E7">
      <w:pPr>
        <w:spacing w:before="12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 xml:space="preserve">Керуючись статтею 28  Закону України «Про місцеве самоврядування в Україні», статтею 80 Бюджетного Кодексу України, </w:t>
      </w:r>
      <w:r>
        <w:rPr>
          <w:rFonts w:ascii="Times New Roman" w:hAnsi="Times New Roman"/>
          <w:sz w:val="28"/>
          <w:szCs w:val="28"/>
        </w:rPr>
        <w:t>В</w:t>
      </w:r>
      <w:r w:rsidRPr="00AC30E7">
        <w:rPr>
          <w:rFonts w:ascii="Times New Roman" w:hAnsi="Times New Roman"/>
          <w:sz w:val="28"/>
          <w:szCs w:val="28"/>
        </w:rPr>
        <w:t xml:space="preserve">иконавчий комітет </w:t>
      </w:r>
      <w:r>
        <w:rPr>
          <w:rFonts w:ascii="Times New Roman" w:hAnsi="Times New Roman"/>
          <w:sz w:val="28"/>
          <w:szCs w:val="28"/>
        </w:rPr>
        <w:t>Шептиць</w:t>
      </w:r>
      <w:r w:rsidRPr="00AC30E7">
        <w:rPr>
          <w:rFonts w:ascii="Times New Roman" w:hAnsi="Times New Roman"/>
          <w:sz w:val="28"/>
          <w:szCs w:val="28"/>
        </w:rPr>
        <w:t xml:space="preserve">кої </w:t>
      </w:r>
      <w:r>
        <w:rPr>
          <w:rFonts w:ascii="Times New Roman" w:hAnsi="Times New Roman"/>
          <w:sz w:val="28"/>
          <w:szCs w:val="28"/>
        </w:rPr>
        <w:t xml:space="preserve">міської ради </w:t>
      </w:r>
    </w:p>
    <w:p w:rsidR="002E1D1A" w:rsidRPr="00AC30E7" w:rsidRDefault="002E1D1A" w:rsidP="00AC30E7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>ВИРІШИВ:</w:t>
      </w:r>
    </w:p>
    <w:p w:rsidR="002E1D1A" w:rsidRPr="00AC30E7" w:rsidRDefault="002E1D1A" w:rsidP="00AC30E7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AC30E7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Взяти до відома звіт про виконання  бюджету Червоноградської міської територіальної громади за  </w:t>
      </w:r>
      <w:r>
        <w:rPr>
          <w:rFonts w:ascii="Times New Roman" w:hAnsi="Times New Roman"/>
          <w:color w:val="000000"/>
          <w:sz w:val="28"/>
          <w:szCs w:val="28"/>
        </w:rPr>
        <w:t xml:space="preserve">січень – вересень  </w:t>
      </w:r>
      <w:r w:rsidRPr="00AC30E7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AC30E7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C30E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 згідно з додатком:</w:t>
      </w:r>
    </w:p>
    <w:p w:rsidR="002E1D1A" w:rsidRPr="00F3777A" w:rsidRDefault="002E1D1A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color w:val="FF0000"/>
          <w:sz w:val="28"/>
          <w:szCs w:val="28"/>
        </w:rPr>
      </w:pPr>
      <w:r w:rsidRPr="00B57D11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B57D11">
        <w:rPr>
          <w:rFonts w:ascii="Times New Roman" w:hAnsi="Times New Roman"/>
          <w:sz w:val="28"/>
          <w:szCs w:val="28"/>
        </w:rPr>
        <w:t>по доходах в сумі</w:t>
      </w: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36CFD">
        <w:rPr>
          <w:rFonts w:ascii="Times New Roman" w:hAnsi="Times New Roman"/>
          <w:sz w:val="28"/>
          <w:szCs w:val="28"/>
        </w:rPr>
        <w:t>825 741 734</w:t>
      </w: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7D11">
        <w:rPr>
          <w:rFonts w:ascii="Times New Roman" w:hAnsi="Times New Roman"/>
          <w:sz w:val="28"/>
          <w:szCs w:val="28"/>
        </w:rPr>
        <w:t>гривні, в тому числі:</w:t>
      </w:r>
    </w:p>
    <w:p w:rsidR="002E1D1A" w:rsidRPr="00B57D11" w:rsidRDefault="002E1D1A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7D11">
        <w:rPr>
          <w:rFonts w:ascii="Times New Roman" w:hAnsi="Times New Roman"/>
          <w:sz w:val="28"/>
          <w:szCs w:val="28"/>
        </w:rPr>
        <w:t>по загальному фонду 782 317 840 гривень,</w:t>
      </w:r>
    </w:p>
    <w:p w:rsidR="002E1D1A" w:rsidRPr="00B57D11" w:rsidRDefault="002E1D1A" w:rsidP="00AC30E7">
      <w:pPr>
        <w:tabs>
          <w:tab w:val="left" w:pos="6600"/>
        </w:tabs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B57D11">
        <w:rPr>
          <w:rFonts w:ascii="Times New Roman" w:hAnsi="Times New Roman"/>
          <w:sz w:val="28"/>
          <w:szCs w:val="28"/>
        </w:rPr>
        <w:t xml:space="preserve"> по спеціальному фонду 43 423 894  гривні;</w:t>
      </w:r>
    </w:p>
    <w:p w:rsidR="002E1D1A" w:rsidRPr="00F3777A" w:rsidRDefault="002E1D1A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color w:val="FF0000"/>
          <w:sz w:val="28"/>
          <w:szCs w:val="28"/>
        </w:rPr>
      </w:pPr>
      <w:r w:rsidRPr="00B57D11">
        <w:rPr>
          <w:rFonts w:ascii="Times New Roman" w:hAnsi="Times New Roman"/>
          <w:sz w:val="28"/>
          <w:szCs w:val="28"/>
        </w:rPr>
        <w:t>- по видатках в сумі</w:t>
      </w: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5D04">
        <w:rPr>
          <w:rFonts w:ascii="Times New Roman" w:hAnsi="Times New Roman"/>
          <w:sz w:val="28"/>
          <w:szCs w:val="28"/>
        </w:rPr>
        <w:t>746 079 034 гривні, в тому числі:</w:t>
      </w:r>
    </w:p>
    <w:p w:rsidR="002E1D1A" w:rsidRPr="00B57D11" w:rsidRDefault="002E1D1A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7D11">
        <w:rPr>
          <w:rFonts w:ascii="Times New Roman" w:hAnsi="Times New Roman"/>
          <w:sz w:val="28"/>
          <w:szCs w:val="28"/>
        </w:rPr>
        <w:t>по загальному фонду 667 155 89</w:t>
      </w:r>
      <w:r>
        <w:rPr>
          <w:rFonts w:ascii="Times New Roman" w:hAnsi="Times New Roman"/>
          <w:sz w:val="28"/>
          <w:szCs w:val="28"/>
        </w:rPr>
        <w:t>4</w:t>
      </w:r>
      <w:r w:rsidRPr="00B57D11">
        <w:rPr>
          <w:rFonts w:ascii="Times New Roman" w:hAnsi="Times New Roman"/>
          <w:sz w:val="28"/>
          <w:szCs w:val="28"/>
        </w:rPr>
        <w:t xml:space="preserve">  гривні,</w:t>
      </w:r>
    </w:p>
    <w:p w:rsidR="002E1D1A" w:rsidRPr="00B57D11" w:rsidRDefault="002E1D1A" w:rsidP="00AC30E7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B57D11">
        <w:rPr>
          <w:rFonts w:ascii="Times New Roman" w:hAnsi="Times New Roman"/>
          <w:sz w:val="28"/>
          <w:szCs w:val="28"/>
        </w:rPr>
        <w:t xml:space="preserve"> по спеціальному фонду </w:t>
      </w:r>
      <w:r w:rsidRPr="00855D04">
        <w:rPr>
          <w:rFonts w:ascii="Times New Roman" w:hAnsi="Times New Roman"/>
          <w:sz w:val="28"/>
          <w:szCs w:val="28"/>
        </w:rPr>
        <w:t>78 923 140</w:t>
      </w:r>
      <w:r w:rsidRPr="00B57D11">
        <w:rPr>
          <w:rFonts w:ascii="Times New Roman" w:hAnsi="Times New Roman"/>
          <w:sz w:val="28"/>
          <w:szCs w:val="28"/>
        </w:rPr>
        <w:t xml:space="preserve">  грив</w:t>
      </w:r>
      <w:r>
        <w:rPr>
          <w:rFonts w:ascii="Times New Roman" w:hAnsi="Times New Roman"/>
          <w:sz w:val="28"/>
          <w:szCs w:val="28"/>
        </w:rPr>
        <w:t>е</w:t>
      </w:r>
      <w:r w:rsidRPr="00B57D1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 w:rsidRPr="00B57D11">
        <w:rPr>
          <w:rFonts w:ascii="Times New Roman" w:hAnsi="Times New Roman"/>
          <w:sz w:val="28"/>
          <w:szCs w:val="28"/>
        </w:rPr>
        <w:t>.</w:t>
      </w:r>
      <w:r w:rsidRPr="00B57D1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E1D1A" w:rsidRPr="00AC30E7" w:rsidRDefault="002E1D1A" w:rsidP="00AC30E7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AC30E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30E7">
        <w:rPr>
          <w:rFonts w:ascii="Times New Roman" w:hAnsi="Times New Roman"/>
          <w:color w:val="000000"/>
          <w:sz w:val="28"/>
          <w:szCs w:val="28"/>
        </w:rPr>
        <w:t xml:space="preserve">Подати звіт про виконання бюджету Червоноградської міської територіальної громади за  </w:t>
      </w:r>
      <w:r>
        <w:rPr>
          <w:rFonts w:ascii="Times New Roman" w:hAnsi="Times New Roman"/>
          <w:color w:val="000000"/>
          <w:sz w:val="28"/>
          <w:szCs w:val="28"/>
        </w:rPr>
        <w:t xml:space="preserve">січень – вересень </w:t>
      </w:r>
      <w:r w:rsidRPr="00AC30E7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AC30E7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C30E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 на розгляд Шептицькій міській раді.</w:t>
      </w:r>
    </w:p>
    <w:p w:rsidR="002E1D1A" w:rsidRPr="00AC30E7" w:rsidRDefault="002E1D1A" w:rsidP="00AC30E7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AC30E7">
        <w:rPr>
          <w:rFonts w:ascii="Times New Roman" w:hAnsi="Times New Roman"/>
          <w:color w:val="000000"/>
          <w:sz w:val="28"/>
          <w:szCs w:val="28"/>
        </w:rPr>
        <w:t>3.</w:t>
      </w:r>
      <w:r w:rsidRPr="00AC30E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C30E7">
        <w:rPr>
          <w:rFonts w:ascii="Times New Roman" w:hAnsi="Times New Roman"/>
          <w:sz w:val="28"/>
          <w:szCs w:val="28"/>
        </w:rPr>
        <w:t>Контроль за виконанням рішення покласти на заступника міського голови з питань діял</w:t>
      </w:r>
      <w:r>
        <w:rPr>
          <w:rFonts w:ascii="Times New Roman" w:hAnsi="Times New Roman"/>
          <w:sz w:val="28"/>
          <w:szCs w:val="28"/>
        </w:rPr>
        <w:t xml:space="preserve">ьності виконавчих органів ради </w:t>
      </w:r>
      <w:r w:rsidRPr="00AC30E7">
        <w:rPr>
          <w:rFonts w:ascii="Times New Roman" w:hAnsi="Times New Roman"/>
          <w:sz w:val="28"/>
          <w:szCs w:val="28"/>
        </w:rPr>
        <w:t xml:space="preserve">Ващук М.В. </w:t>
      </w:r>
    </w:p>
    <w:p w:rsidR="002E1D1A" w:rsidRPr="0010324E" w:rsidRDefault="002E1D1A" w:rsidP="009003CC">
      <w:pPr>
        <w:pStyle w:val="BodyText"/>
        <w:ind w:firstLine="720"/>
        <w:rPr>
          <w:sz w:val="48"/>
          <w:szCs w:val="48"/>
        </w:rPr>
      </w:pPr>
    </w:p>
    <w:tbl>
      <w:tblPr>
        <w:tblW w:w="9781" w:type="dxa"/>
        <w:tblLayout w:type="fixed"/>
        <w:tblLook w:val="00A0"/>
      </w:tblPr>
      <w:tblGrid>
        <w:gridCol w:w="2268"/>
        <w:gridCol w:w="3402"/>
        <w:gridCol w:w="4111"/>
      </w:tblGrid>
      <w:tr w:rsidR="002E1D1A" w:rsidRPr="0010324E" w:rsidTr="0010324E">
        <w:tc>
          <w:tcPr>
            <w:tcW w:w="2268" w:type="dxa"/>
            <w:tcMar>
              <w:left w:w="0" w:type="dxa"/>
              <w:right w:w="0" w:type="dxa"/>
            </w:tcMar>
          </w:tcPr>
          <w:p w:rsidR="002E1D1A" w:rsidRPr="0010324E" w:rsidRDefault="002E1D1A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324E">
              <w:rPr>
                <w:rFonts w:ascii="Times New Roman" w:hAnsi="Times New Roman"/>
                <w:sz w:val="28"/>
                <w:szCs w:val="28"/>
              </w:rPr>
              <w:t>Міський голова</w:t>
            </w:r>
          </w:p>
        </w:tc>
        <w:tc>
          <w:tcPr>
            <w:tcW w:w="3402" w:type="dxa"/>
          </w:tcPr>
          <w:p w:rsidR="002E1D1A" w:rsidRPr="001B12BC" w:rsidRDefault="002E1D1A" w:rsidP="001A2B20">
            <w:pPr>
              <w:tabs>
                <w:tab w:val="left" w:pos="421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1B12BC">
              <w:rPr>
                <w:rFonts w:ascii="Times New Roman" w:hAnsi="Times New Roman"/>
                <w:i/>
                <w:sz w:val="28"/>
                <w:szCs w:val="28"/>
              </w:rPr>
              <w:t>підпис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11" w:type="dxa"/>
            <w:tcMar>
              <w:left w:w="0" w:type="dxa"/>
              <w:right w:w="0" w:type="dxa"/>
            </w:tcMar>
          </w:tcPr>
          <w:p w:rsidR="002E1D1A" w:rsidRPr="0010324E" w:rsidRDefault="002E1D1A" w:rsidP="0010324E">
            <w:pPr>
              <w:spacing w:after="0" w:line="240" w:lineRule="auto"/>
              <w:ind w:lef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324E">
              <w:rPr>
                <w:rFonts w:ascii="Times New Roman" w:hAnsi="Times New Roman"/>
                <w:sz w:val="28"/>
                <w:szCs w:val="28"/>
              </w:rPr>
              <w:t>Андрій ЗАЛІВСЬКИЙ</w:t>
            </w:r>
          </w:p>
        </w:tc>
      </w:tr>
    </w:tbl>
    <w:p w:rsidR="002E1D1A" w:rsidRPr="0010324E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jc w:val="both"/>
        <w:rPr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1D1A" w:rsidRPr="000C0880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2E1D1A" w:rsidRPr="000C0880" w:rsidRDefault="002E1D1A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:rsidR="002E1D1A" w:rsidRDefault="002E1D1A" w:rsidP="000C0880">
      <w:pPr>
        <w:jc w:val="both"/>
        <w:rPr>
          <w:rFonts w:ascii="Times New Roman" w:hAnsi="Times New Roman"/>
          <w:sz w:val="28"/>
          <w:szCs w:val="28"/>
        </w:rPr>
      </w:pPr>
    </w:p>
    <w:p w:rsidR="002E1D1A" w:rsidRPr="000C0880" w:rsidRDefault="002E1D1A" w:rsidP="000C0880">
      <w:pPr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880">
        <w:rPr>
          <w:rFonts w:ascii="Times New Roman" w:hAnsi="Times New Roman"/>
          <w:sz w:val="28"/>
          <w:szCs w:val="28"/>
        </w:rPr>
        <w:t xml:space="preserve">Георгій ТИМЧИШИН  </w:t>
      </w:r>
    </w:p>
    <w:p w:rsidR="002E1D1A" w:rsidRDefault="002E1D1A" w:rsidP="000C0880">
      <w:pPr>
        <w:jc w:val="both"/>
        <w:rPr>
          <w:rFonts w:ascii="Times New Roman" w:hAnsi="Times New Roman"/>
          <w:sz w:val="28"/>
          <w:szCs w:val="28"/>
        </w:rPr>
      </w:pPr>
    </w:p>
    <w:p w:rsidR="002E1D1A" w:rsidRPr="001C5815" w:rsidRDefault="002E1D1A" w:rsidP="00C84D6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C5815">
        <w:rPr>
          <w:rFonts w:ascii="Times New Roman" w:hAnsi="Times New Roman"/>
          <w:sz w:val="28"/>
          <w:szCs w:val="28"/>
        </w:rPr>
        <w:t xml:space="preserve">ачальник юридичного відділу                            </w:t>
      </w:r>
      <w:r>
        <w:rPr>
          <w:rFonts w:ascii="Times New Roman" w:hAnsi="Times New Roman"/>
          <w:sz w:val="28"/>
          <w:szCs w:val="28"/>
        </w:rPr>
        <w:t xml:space="preserve">                  Тетяна ЛІНИНСЬКА</w:t>
      </w:r>
      <w:r w:rsidRPr="001C5815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2E1D1A" w:rsidRDefault="002E1D1A" w:rsidP="00684C0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E1D1A" w:rsidRPr="000C0880" w:rsidRDefault="002E1D1A" w:rsidP="00684C0A">
      <w:pPr>
        <w:spacing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0C0880">
        <w:rPr>
          <w:rFonts w:ascii="Times New Roman" w:hAnsi="Times New Roman"/>
          <w:sz w:val="28"/>
          <w:szCs w:val="28"/>
        </w:rPr>
        <w:t xml:space="preserve">Начальник  </w:t>
      </w:r>
      <w:r>
        <w:rPr>
          <w:rFonts w:ascii="Times New Roman" w:hAnsi="Times New Roman"/>
          <w:sz w:val="28"/>
          <w:szCs w:val="28"/>
        </w:rPr>
        <w:t>Ф</w:t>
      </w:r>
      <w:r w:rsidRPr="000C0880">
        <w:rPr>
          <w:rFonts w:ascii="Times New Roman" w:hAnsi="Times New Roman"/>
          <w:sz w:val="28"/>
          <w:szCs w:val="28"/>
        </w:rPr>
        <w:t xml:space="preserve">інансового  </w:t>
      </w:r>
      <w:r>
        <w:rPr>
          <w:rFonts w:ascii="Times New Roman" w:hAnsi="Times New Roman"/>
          <w:sz w:val="28"/>
          <w:szCs w:val="28"/>
        </w:rPr>
        <w:t>управління</w:t>
      </w:r>
      <w:r w:rsidRPr="000C0880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C0880">
        <w:rPr>
          <w:rFonts w:ascii="Times New Roman" w:hAnsi="Times New Roman"/>
          <w:sz w:val="28"/>
          <w:szCs w:val="28"/>
        </w:rPr>
        <w:t>Леся СЕМЕНТУХ</w:t>
      </w:r>
    </w:p>
    <w:sectPr w:rsidR="002E1D1A" w:rsidRPr="000C0880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26FC9"/>
    <w:rsid w:val="00033470"/>
    <w:rsid w:val="00067335"/>
    <w:rsid w:val="00072B7B"/>
    <w:rsid w:val="000769D7"/>
    <w:rsid w:val="00077363"/>
    <w:rsid w:val="00086E7E"/>
    <w:rsid w:val="00090883"/>
    <w:rsid w:val="00092067"/>
    <w:rsid w:val="000B11D8"/>
    <w:rsid w:val="000B7398"/>
    <w:rsid w:val="000C0880"/>
    <w:rsid w:val="000C5EB0"/>
    <w:rsid w:val="000D2D02"/>
    <w:rsid w:val="000E068C"/>
    <w:rsid w:val="000E0764"/>
    <w:rsid w:val="000E0F44"/>
    <w:rsid w:val="000E3EC7"/>
    <w:rsid w:val="000F5FC9"/>
    <w:rsid w:val="0010324E"/>
    <w:rsid w:val="001060C9"/>
    <w:rsid w:val="00117D71"/>
    <w:rsid w:val="001437B1"/>
    <w:rsid w:val="00143957"/>
    <w:rsid w:val="001754DB"/>
    <w:rsid w:val="00193927"/>
    <w:rsid w:val="001963E2"/>
    <w:rsid w:val="001A2B20"/>
    <w:rsid w:val="001A6EE8"/>
    <w:rsid w:val="001B12BC"/>
    <w:rsid w:val="001C5815"/>
    <w:rsid w:val="002118F1"/>
    <w:rsid w:val="0021382C"/>
    <w:rsid w:val="00261E0D"/>
    <w:rsid w:val="00267123"/>
    <w:rsid w:val="002A408E"/>
    <w:rsid w:val="002A56CA"/>
    <w:rsid w:val="002A6003"/>
    <w:rsid w:val="002A67C7"/>
    <w:rsid w:val="002B2809"/>
    <w:rsid w:val="002E1D1A"/>
    <w:rsid w:val="003062FE"/>
    <w:rsid w:val="003204C3"/>
    <w:rsid w:val="003519DC"/>
    <w:rsid w:val="003537F5"/>
    <w:rsid w:val="00353D8B"/>
    <w:rsid w:val="00360728"/>
    <w:rsid w:val="003641BE"/>
    <w:rsid w:val="0036636F"/>
    <w:rsid w:val="00395445"/>
    <w:rsid w:val="003C342C"/>
    <w:rsid w:val="003D1FB3"/>
    <w:rsid w:val="003E3CCD"/>
    <w:rsid w:val="0041549B"/>
    <w:rsid w:val="0042101A"/>
    <w:rsid w:val="0049271A"/>
    <w:rsid w:val="0049721C"/>
    <w:rsid w:val="0049790C"/>
    <w:rsid w:val="004D7CAC"/>
    <w:rsid w:val="004E3B7F"/>
    <w:rsid w:val="004F1C7C"/>
    <w:rsid w:val="0050033B"/>
    <w:rsid w:val="0051003C"/>
    <w:rsid w:val="00526D96"/>
    <w:rsid w:val="00550699"/>
    <w:rsid w:val="00573202"/>
    <w:rsid w:val="00575B32"/>
    <w:rsid w:val="005901A1"/>
    <w:rsid w:val="00592A64"/>
    <w:rsid w:val="005B1A10"/>
    <w:rsid w:val="005B7BBA"/>
    <w:rsid w:val="005E24D2"/>
    <w:rsid w:val="005F5AC3"/>
    <w:rsid w:val="00624134"/>
    <w:rsid w:val="006271C7"/>
    <w:rsid w:val="0063182A"/>
    <w:rsid w:val="00632CD5"/>
    <w:rsid w:val="00642FE2"/>
    <w:rsid w:val="006435E9"/>
    <w:rsid w:val="00655A44"/>
    <w:rsid w:val="006835EE"/>
    <w:rsid w:val="00684C0A"/>
    <w:rsid w:val="006A6CB1"/>
    <w:rsid w:val="006B3F15"/>
    <w:rsid w:val="006E5DFA"/>
    <w:rsid w:val="006F43EA"/>
    <w:rsid w:val="006F4968"/>
    <w:rsid w:val="00700983"/>
    <w:rsid w:val="00702041"/>
    <w:rsid w:val="00715D20"/>
    <w:rsid w:val="00716DD3"/>
    <w:rsid w:val="0071750D"/>
    <w:rsid w:val="00727818"/>
    <w:rsid w:val="00742A1A"/>
    <w:rsid w:val="0074528E"/>
    <w:rsid w:val="007A7565"/>
    <w:rsid w:val="007B518B"/>
    <w:rsid w:val="007D5C4B"/>
    <w:rsid w:val="007F3E81"/>
    <w:rsid w:val="007F6C7B"/>
    <w:rsid w:val="0081112B"/>
    <w:rsid w:val="008266E3"/>
    <w:rsid w:val="00855D04"/>
    <w:rsid w:val="00877261"/>
    <w:rsid w:val="00884492"/>
    <w:rsid w:val="008A069F"/>
    <w:rsid w:val="008D6249"/>
    <w:rsid w:val="008E2091"/>
    <w:rsid w:val="009003CC"/>
    <w:rsid w:val="009122DF"/>
    <w:rsid w:val="0092034C"/>
    <w:rsid w:val="0092318D"/>
    <w:rsid w:val="00924762"/>
    <w:rsid w:val="00925C09"/>
    <w:rsid w:val="0094247C"/>
    <w:rsid w:val="00967CDA"/>
    <w:rsid w:val="009B0B91"/>
    <w:rsid w:val="009B6C71"/>
    <w:rsid w:val="00A02587"/>
    <w:rsid w:val="00A27FD8"/>
    <w:rsid w:val="00A36995"/>
    <w:rsid w:val="00A42BB6"/>
    <w:rsid w:val="00A52529"/>
    <w:rsid w:val="00A56802"/>
    <w:rsid w:val="00A77027"/>
    <w:rsid w:val="00A86F97"/>
    <w:rsid w:val="00AC2F04"/>
    <w:rsid w:val="00AC30E7"/>
    <w:rsid w:val="00AC4769"/>
    <w:rsid w:val="00AE1E1E"/>
    <w:rsid w:val="00AE500E"/>
    <w:rsid w:val="00B07DC7"/>
    <w:rsid w:val="00B14242"/>
    <w:rsid w:val="00B36CFD"/>
    <w:rsid w:val="00B42FCD"/>
    <w:rsid w:val="00B447AD"/>
    <w:rsid w:val="00B54597"/>
    <w:rsid w:val="00B57D11"/>
    <w:rsid w:val="00B860BF"/>
    <w:rsid w:val="00BB69CD"/>
    <w:rsid w:val="00BC2108"/>
    <w:rsid w:val="00BD0CCF"/>
    <w:rsid w:val="00BF6E8E"/>
    <w:rsid w:val="00C03ED2"/>
    <w:rsid w:val="00C42BB2"/>
    <w:rsid w:val="00C606A6"/>
    <w:rsid w:val="00C71483"/>
    <w:rsid w:val="00C72A00"/>
    <w:rsid w:val="00C84D69"/>
    <w:rsid w:val="00CE66DE"/>
    <w:rsid w:val="00CF57BC"/>
    <w:rsid w:val="00D355EF"/>
    <w:rsid w:val="00D547E5"/>
    <w:rsid w:val="00D91AF9"/>
    <w:rsid w:val="00D9766D"/>
    <w:rsid w:val="00DD7986"/>
    <w:rsid w:val="00E13AEB"/>
    <w:rsid w:val="00E26AE7"/>
    <w:rsid w:val="00E52AE7"/>
    <w:rsid w:val="00E74A7A"/>
    <w:rsid w:val="00E80385"/>
    <w:rsid w:val="00E93525"/>
    <w:rsid w:val="00EA7DE3"/>
    <w:rsid w:val="00EB7D3D"/>
    <w:rsid w:val="00ED2329"/>
    <w:rsid w:val="00ED337C"/>
    <w:rsid w:val="00F07AAA"/>
    <w:rsid w:val="00F21BDB"/>
    <w:rsid w:val="00F21BED"/>
    <w:rsid w:val="00F318F2"/>
    <w:rsid w:val="00F3777A"/>
    <w:rsid w:val="00F456EC"/>
    <w:rsid w:val="00F56AB7"/>
    <w:rsid w:val="00FE46B7"/>
    <w:rsid w:val="00FE6F8C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6E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1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E500E"/>
    <w:rPr>
      <w:rFonts w:cs="Times New Roman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989</Words>
  <Characters>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22</cp:revision>
  <cp:lastPrinted>2025-10-21T07:35:00Z</cp:lastPrinted>
  <dcterms:created xsi:type="dcterms:W3CDTF">2025-07-10T12:56:00Z</dcterms:created>
  <dcterms:modified xsi:type="dcterms:W3CDTF">2025-10-21T12:31:00Z</dcterms:modified>
</cp:coreProperties>
</file>